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76EC0" w14:textId="77777777" w:rsidR="00A53D82" w:rsidRDefault="00A53D82" w:rsidP="00A53D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62609DD4" w14:textId="77777777" w:rsidR="00A53D82" w:rsidRDefault="00A53D82" w:rsidP="00A53D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Notary.</w:t>
      </w:r>
    </w:p>
    <w:p w14:paraId="2F93C54E" w14:textId="77777777" w:rsidR="00A53D82" w:rsidRDefault="00A53D82" w:rsidP="00A53D82">
      <w:pPr>
        <w:pStyle w:val="NoSpacing"/>
        <w:rPr>
          <w:rFonts w:cs="Times New Roman"/>
          <w:szCs w:val="24"/>
        </w:rPr>
      </w:pPr>
    </w:p>
    <w:p w14:paraId="5304FB68" w14:textId="77777777" w:rsidR="00A53D82" w:rsidRDefault="00A53D82" w:rsidP="00A53D82">
      <w:pPr>
        <w:pStyle w:val="NoSpacing"/>
        <w:rPr>
          <w:rFonts w:cs="Times New Roman"/>
          <w:szCs w:val="24"/>
        </w:rPr>
      </w:pPr>
    </w:p>
    <w:p w14:paraId="012D95DC" w14:textId="77777777" w:rsidR="00A53D82" w:rsidRDefault="00A53D82" w:rsidP="00A53D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Aug.1461</w:t>
      </w:r>
      <w:r>
        <w:rPr>
          <w:rFonts w:cs="Times New Roman"/>
          <w:szCs w:val="24"/>
        </w:rPr>
        <w:tab/>
        <w:t xml:space="preserve">Roger Whyte of </w:t>
      </w:r>
      <w:proofErr w:type="spellStart"/>
      <w:r>
        <w:rPr>
          <w:rFonts w:cs="Times New Roman"/>
          <w:szCs w:val="24"/>
        </w:rPr>
        <w:t>Newenton</w:t>
      </w:r>
      <w:proofErr w:type="spellEnd"/>
      <w:r>
        <w:rPr>
          <w:rFonts w:cs="Times New Roman"/>
          <w:szCs w:val="24"/>
        </w:rPr>
        <w:t xml:space="preserve">, Surrey(q.v.), gifted his goods and </w:t>
      </w:r>
      <w:proofErr w:type="gramStart"/>
      <w:r>
        <w:rPr>
          <w:rFonts w:cs="Times New Roman"/>
          <w:szCs w:val="24"/>
        </w:rPr>
        <w:t>chattels</w:t>
      </w:r>
      <w:proofErr w:type="gramEnd"/>
    </w:p>
    <w:p w14:paraId="4CDABA90" w14:textId="77777777" w:rsidR="00A53D82" w:rsidRDefault="00A53D82" w:rsidP="00A53D8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to him, William </w:t>
      </w:r>
      <w:proofErr w:type="spellStart"/>
      <w:r>
        <w:rPr>
          <w:rFonts w:cs="Times New Roman"/>
          <w:szCs w:val="24"/>
        </w:rPr>
        <w:t>Elmot</w:t>
      </w:r>
      <w:proofErr w:type="spellEnd"/>
      <w:r>
        <w:rPr>
          <w:rFonts w:cs="Times New Roman"/>
          <w:szCs w:val="24"/>
        </w:rPr>
        <w:t xml:space="preserve"> of London, dyer(q.v.), Richard </w:t>
      </w:r>
      <w:proofErr w:type="spellStart"/>
      <w:r>
        <w:rPr>
          <w:rFonts w:cs="Times New Roman"/>
          <w:szCs w:val="24"/>
        </w:rPr>
        <w:t>Clyff</w:t>
      </w:r>
      <w:proofErr w:type="spellEnd"/>
      <w:r>
        <w:rPr>
          <w:rFonts w:cs="Times New Roman"/>
          <w:szCs w:val="24"/>
        </w:rPr>
        <w:t xml:space="preserve"> and Roger </w:t>
      </w:r>
      <w:proofErr w:type="spellStart"/>
      <w:r>
        <w:rPr>
          <w:rFonts w:cs="Times New Roman"/>
          <w:szCs w:val="24"/>
        </w:rPr>
        <w:t>Poynt</w:t>
      </w:r>
      <w:proofErr w:type="spellEnd"/>
      <w:r>
        <w:rPr>
          <w:rFonts w:cs="Times New Roman"/>
          <w:szCs w:val="24"/>
        </w:rPr>
        <w:t>(q.v.).</w:t>
      </w:r>
    </w:p>
    <w:p w14:paraId="7E341581" w14:textId="77777777" w:rsidR="00A53D82" w:rsidRDefault="00A53D82" w:rsidP="00A53D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p.79)</w:t>
      </w:r>
    </w:p>
    <w:p w14:paraId="2F29F073" w14:textId="77777777" w:rsidR="00A53D82" w:rsidRDefault="00A53D82" w:rsidP="00A53D82">
      <w:pPr>
        <w:pStyle w:val="NoSpacing"/>
        <w:rPr>
          <w:rFonts w:cs="Times New Roman"/>
          <w:szCs w:val="24"/>
        </w:rPr>
      </w:pPr>
    </w:p>
    <w:p w14:paraId="76FA258B" w14:textId="77777777" w:rsidR="00A53D82" w:rsidRDefault="00A53D82" w:rsidP="00A53D82">
      <w:pPr>
        <w:pStyle w:val="NoSpacing"/>
        <w:rPr>
          <w:rFonts w:cs="Times New Roman"/>
          <w:szCs w:val="24"/>
        </w:rPr>
      </w:pPr>
    </w:p>
    <w:p w14:paraId="757F476B" w14:textId="77777777" w:rsidR="00A53D82" w:rsidRDefault="00A53D82" w:rsidP="00A53D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7DB9BC3D" w14:textId="6338B093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9B26" w14:textId="77777777" w:rsidR="00A53D82" w:rsidRDefault="00A53D82" w:rsidP="009139A6">
      <w:r>
        <w:separator/>
      </w:r>
    </w:p>
  </w:endnote>
  <w:endnote w:type="continuationSeparator" w:id="0">
    <w:p w14:paraId="49B730AE" w14:textId="77777777" w:rsidR="00A53D82" w:rsidRDefault="00A53D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94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EE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F3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75DB4" w14:textId="77777777" w:rsidR="00A53D82" w:rsidRDefault="00A53D82" w:rsidP="009139A6">
      <w:r>
        <w:separator/>
      </w:r>
    </w:p>
  </w:footnote>
  <w:footnote w:type="continuationSeparator" w:id="0">
    <w:p w14:paraId="267C2FDD" w14:textId="77777777" w:rsidR="00A53D82" w:rsidRDefault="00A53D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BD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6AE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1F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D82"/>
    <w:rsid w:val="000666E0"/>
    <w:rsid w:val="002510B7"/>
    <w:rsid w:val="005C130B"/>
    <w:rsid w:val="00826F5C"/>
    <w:rsid w:val="009139A6"/>
    <w:rsid w:val="009448BB"/>
    <w:rsid w:val="00947624"/>
    <w:rsid w:val="00A3176C"/>
    <w:rsid w:val="00A53D8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C54FA"/>
  <w15:chartTrackingRefBased/>
  <w15:docId w15:val="{4FE0527D-B136-4D26-9C5A-7D4BD1B1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2023-04-07T16:09:00Z</dcterms:created>
  <dcterms:modified xsi:type="dcterms:W3CDTF">2023-04-07T16:10:00Z</dcterms:modified>
</cp:coreProperties>
</file>